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9F2" w:rsidRDefault="00BA19F2" w:rsidP="00BA19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RYNGEWOLD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A19F2" w:rsidRDefault="00BA19F2" w:rsidP="00BA19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>, Suffolk. Fish monger.</w:t>
      </w:r>
    </w:p>
    <w:p w:rsidR="00BA19F2" w:rsidRDefault="00BA19F2" w:rsidP="00BA19F2">
      <w:pPr>
        <w:rPr>
          <w:rFonts w:ascii="Times New Roman" w:hAnsi="Times New Roman" w:cs="Times New Roman"/>
        </w:rPr>
      </w:pPr>
    </w:p>
    <w:p w:rsidR="00BA19F2" w:rsidRDefault="00BA19F2" w:rsidP="00BA19F2">
      <w:pPr>
        <w:rPr>
          <w:rFonts w:ascii="Times New Roman" w:hAnsi="Times New Roman" w:cs="Times New Roman"/>
        </w:rPr>
      </w:pPr>
    </w:p>
    <w:p w:rsidR="00BA19F2" w:rsidRDefault="00BA19F2" w:rsidP="00BA19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Drury(q.v.) brought a plaint of debt against him and John  </w:t>
      </w:r>
    </w:p>
    <w:p w:rsidR="00BA19F2" w:rsidRDefault="00BA19F2" w:rsidP="00BA19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Roket</w:t>
      </w:r>
      <w:proofErr w:type="spellEnd"/>
      <w:r>
        <w:rPr>
          <w:rFonts w:ascii="Times New Roman" w:hAnsi="Times New Roman" w:cs="Times New Roman"/>
        </w:rPr>
        <w:t xml:space="preserve">(q.v.), 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>, Suffolk.</w:t>
      </w:r>
    </w:p>
    <w:p w:rsidR="00BA19F2" w:rsidRDefault="00BA19F2" w:rsidP="00BA19F2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A19F2" w:rsidRDefault="00BA19F2" w:rsidP="00BA19F2">
      <w:pPr>
        <w:rPr>
          <w:rFonts w:ascii="Times New Roman" w:hAnsi="Times New Roman" w:cs="Times New Roman"/>
        </w:rPr>
      </w:pPr>
    </w:p>
    <w:p w:rsidR="00BA19F2" w:rsidRDefault="00BA19F2" w:rsidP="00BA19F2">
      <w:pPr>
        <w:rPr>
          <w:rFonts w:ascii="Times New Roman" w:hAnsi="Times New Roman" w:cs="Times New Roman"/>
        </w:rPr>
      </w:pPr>
    </w:p>
    <w:p w:rsidR="00BA19F2" w:rsidRDefault="00BA19F2" w:rsidP="00BA19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September 2017</w:t>
      </w:r>
    </w:p>
    <w:p w:rsidR="006B2F86" w:rsidRPr="00E71FC3" w:rsidRDefault="00BA19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19F2" w:rsidRDefault="00BA19F2" w:rsidP="00E71FC3">
      <w:r>
        <w:separator/>
      </w:r>
    </w:p>
  </w:endnote>
  <w:endnote w:type="continuationSeparator" w:id="0">
    <w:p w:rsidR="00BA19F2" w:rsidRDefault="00BA19F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19F2" w:rsidRDefault="00BA19F2" w:rsidP="00E71FC3">
      <w:r>
        <w:separator/>
      </w:r>
    </w:p>
  </w:footnote>
  <w:footnote w:type="continuationSeparator" w:id="0">
    <w:p w:rsidR="00BA19F2" w:rsidRDefault="00BA19F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9F2"/>
    <w:rsid w:val="001A7C09"/>
    <w:rsid w:val="00577BD5"/>
    <w:rsid w:val="00656CBA"/>
    <w:rsid w:val="006A1F77"/>
    <w:rsid w:val="00733BE7"/>
    <w:rsid w:val="00AB52E8"/>
    <w:rsid w:val="00B16D3F"/>
    <w:rsid w:val="00BA19F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670E44-9B73-4686-B4A6-44A7A7B46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19F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A19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2017-09-28T19:39:00Z</dcterms:created>
  <dcterms:modified xsi:type="dcterms:W3CDTF">2017-09-28T19:40:00Z</dcterms:modified>
</cp:coreProperties>
</file>